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62CE0D" w14:textId="6C84E14A" w:rsidR="00535962" w:rsidRPr="00F7167E" w:rsidRDefault="00B346DE" w:rsidP="00130549">
      <w:pPr>
        <w:tabs>
          <w:tab w:val="right" w:pos="9027"/>
        </w:tabs>
      </w:pPr>
      <w:r w:rsidRPr="00B346DE">
        <w:drawing>
          <wp:anchor distT="0" distB="0" distL="114300" distR="114300" simplePos="0" relativeHeight="251700224" behindDoc="0" locked="0" layoutInCell="1" allowOverlap="1" wp14:anchorId="40C3C8EC" wp14:editId="72A6AF91">
            <wp:simplePos x="0" y="0"/>
            <wp:positionH relativeFrom="column">
              <wp:posOffset>-561975</wp:posOffset>
            </wp:positionH>
            <wp:positionV relativeFrom="paragraph">
              <wp:posOffset>-381000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58D9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5BAC666" wp14:editId="40B4A0AD">
                <wp:simplePos x="0" y="0"/>
                <wp:positionH relativeFrom="margin">
                  <wp:posOffset>4200525</wp:posOffset>
                </wp:positionH>
                <wp:positionV relativeFrom="paragraph">
                  <wp:posOffset>-714376</wp:posOffset>
                </wp:positionV>
                <wp:extent cx="1847850" cy="752475"/>
                <wp:effectExtent l="0" t="0" r="19050" b="28575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47850" cy="752475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20D2354" w14:textId="4C265629" w:rsidR="00130549" w:rsidRPr="00535962" w:rsidRDefault="008E58D9" w:rsidP="00130549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DGII-CCC-LPN-2024-0008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F52FB6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BAC666" id="Group 20" o:spid="_x0000_s1026" style="position:absolute;margin-left:330.75pt;margin-top:-56.25pt;width:145.5pt;height:59.25pt;z-index:251696128;mso-position-horizontal-relative:margin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20D2354" w14:textId="4C265629" w:rsidR="00130549" w:rsidRPr="00535962" w:rsidRDefault="008E58D9" w:rsidP="00130549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DGII-CCC-LPN-2024-0008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1F52FB6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="002A2CE4" w:rsidRPr="002A2CE4">
        <w:rPr>
          <w:noProof/>
        </w:rPr>
        <w:drawing>
          <wp:anchor distT="0" distB="0" distL="114300" distR="114300" simplePos="0" relativeHeight="251698176" behindDoc="0" locked="0" layoutInCell="1" allowOverlap="1" wp14:anchorId="41ABA4CC" wp14:editId="2C8393E3">
            <wp:simplePos x="0" y="0"/>
            <wp:positionH relativeFrom="margin">
              <wp:align>center</wp:align>
            </wp:positionH>
            <wp:positionV relativeFrom="paragraph">
              <wp:posOffset>-496935</wp:posOffset>
            </wp:positionV>
            <wp:extent cx="753466" cy="704278"/>
            <wp:effectExtent l="0" t="0" r="8890" b="63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466" cy="7042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CE4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DDF2DB" wp14:editId="0274FC3A">
                <wp:simplePos x="0" y="0"/>
                <wp:positionH relativeFrom="column">
                  <wp:posOffset>4498416</wp:posOffset>
                </wp:positionH>
                <wp:positionV relativeFrom="paragraph">
                  <wp:posOffset>-1905</wp:posOffset>
                </wp:positionV>
                <wp:extent cx="1426489" cy="348793"/>
                <wp:effectExtent l="0" t="0" r="0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6489" cy="3487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10C021" w14:textId="77777777" w:rsidR="0026335F" w:rsidRPr="0026335F" w:rsidRDefault="00B346D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DF2DB" id="Text Box 12" o:spid="_x0000_s1031" type="#_x0000_t202" style="position:absolute;margin-left:354.2pt;margin-top:-.15pt;width:112.3pt;height:27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" filled="f" stroked="f">
                <v:textbox>
                  <w:txbxContent>
                    <w:p w14:paraId="7E10C021" w14:textId="77777777" w:rsidR="0026335F" w:rsidRPr="0026335F" w:rsidRDefault="008E58D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3D48E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9F8C66" wp14:editId="49DA98CF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CB41F5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9F8C66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32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AM7FsX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6DCB41F5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F878C9B" w14:textId="10CDA71B" w:rsidR="00535962" w:rsidRPr="00535962" w:rsidRDefault="002A2CE4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DDA04F7" wp14:editId="3C9073CD">
                <wp:simplePos x="0" y="0"/>
                <wp:positionH relativeFrom="margin">
                  <wp:align>center</wp:align>
                </wp:positionH>
                <wp:positionV relativeFrom="paragraph">
                  <wp:posOffset>67310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45E28D" w14:textId="3E0E9C5D" w:rsidR="002E1412" w:rsidRPr="002E1412" w:rsidRDefault="00B346D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A2CE4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A04F7" id="Text Box 16" o:spid="_x0000_s1034" type="#_x0000_t202" style="position:absolute;margin-left:0;margin-top:5.3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" stroked="f">
                <v:textbox>
                  <w:txbxContent>
                    <w:p w14:paraId="2045E28D" w14:textId="3E0E9C5D" w:rsidR="002E1412" w:rsidRPr="002E1412" w:rsidRDefault="002A2CE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3A7D18" wp14:editId="3E303CA8">
                <wp:simplePos x="0" y="0"/>
                <wp:positionH relativeFrom="column">
                  <wp:posOffset>4721835</wp:posOffset>
                </wp:positionH>
                <wp:positionV relativeFrom="paragraph">
                  <wp:posOffset>5411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B0D00A" w14:textId="239F867B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A2CE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346DE">
                              <w:fldChar w:fldCharType="begin"/>
                            </w:r>
                            <w:r w:rsidR="00B346DE">
                              <w:instrText xml:space="preserve"> NUMPAGES   \* MERGEFORMAT </w:instrText>
                            </w:r>
                            <w:r w:rsidR="00B346DE">
                              <w:fldChar w:fldCharType="separate"/>
                            </w:r>
                            <w:r w:rsidR="002A2CE4" w:rsidRPr="002A2CE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B346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A7D18" id="Text Box 13" o:spid="_x0000_s1035" type="#_x0000_t202" style="position:absolute;margin-left:371.8pt;margin-top:.4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" filled="f" stroked="f">
                <v:textbox>
                  <w:txbxContent>
                    <w:p w14:paraId="6FB0D00A" w14:textId="239F867B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A2CE4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A2CE4" w:rsidRPr="002A2CE4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E2A05E1" w14:textId="7CC21C24" w:rsidR="00535962" w:rsidRDefault="003D48E8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FD3E64" wp14:editId="79E0520A">
                <wp:simplePos x="0" y="0"/>
                <wp:positionH relativeFrom="margin">
                  <wp:align>center</wp:align>
                </wp:positionH>
                <wp:positionV relativeFrom="paragraph">
                  <wp:posOffset>126365</wp:posOffset>
                </wp:positionV>
                <wp:extent cx="3744595" cy="304800"/>
                <wp:effectExtent l="0" t="0" r="8255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91384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D3E64" id="Text Box 18" o:spid="_x0000_s1036" type="#_x0000_t202" style="position:absolute;margin-left:0;margin-top:9.95pt;width:294.85pt;height:2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" stroked="f">
                <v:textbox>
                  <w:txbxContent>
                    <w:p w14:paraId="0C091384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D304DF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512C1D00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24617726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4A24A0BB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7A36FB0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A4A08C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753E7E4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79800D8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095332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36D7C03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0DF623E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4AD4E6A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36CB01B2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250CE1C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7A3E8082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168CCB7F" w14:textId="77777777" w:rsidTr="009079FB">
        <w:trPr>
          <w:trHeight w:val="731"/>
        </w:trPr>
        <w:tc>
          <w:tcPr>
            <w:tcW w:w="3402" w:type="dxa"/>
          </w:tcPr>
          <w:p w14:paraId="64A2409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F955845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5F68205D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8AE6CB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F85F54B" w14:textId="77777777" w:rsidTr="009079FB">
        <w:trPr>
          <w:trHeight w:val="731"/>
        </w:trPr>
        <w:tc>
          <w:tcPr>
            <w:tcW w:w="3402" w:type="dxa"/>
          </w:tcPr>
          <w:p w14:paraId="3267910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A33240A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26FA68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69F8689" w14:textId="77777777" w:rsidTr="009079FB">
        <w:trPr>
          <w:trHeight w:val="731"/>
        </w:trPr>
        <w:tc>
          <w:tcPr>
            <w:tcW w:w="3402" w:type="dxa"/>
          </w:tcPr>
          <w:p w14:paraId="01201F35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859E987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60BF8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0F92B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20035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D1105E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75956BB" w14:textId="77777777" w:rsidTr="009079FB">
        <w:tc>
          <w:tcPr>
            <w:tcW w:w="3229" w:type="dxa"/>
            <w:vAlign w:val="center"/>
          </w:tcPr>
          <w:p w14:paraId="311C54A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26E9179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573AABCF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0DE07A2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60D786C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30AE706" w14:textId="77777777" w:rsidTr="009079FB">
        <w:tc>
          <w:tcPr>
            <w:tcW w:w="3229" w:type="dxa"/>
          </w:tcPr>
          <w:p w14:paraId="4961273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F2A36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172399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1616FA0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A8247D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91D87C" w14:textId="77777777" w:rsidTr="009079FB">
        <w:tc>
          <w:tcPr>
            <w:tcW w:w="3229" w:type="dxa"/>
          </w:tcPr>
          <w:p w14:paraId="144DA03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107533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11102F8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34FC6A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288939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BCE79" w14:textId="77777777" w:rsidTr="009079FB">
        <w:tc>
          <w:tcPr>
            <w:tcW w:w="3229" w:type="dxa"/>
          </w:tcPr>
          <w:p w14:paraId="622AF50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507ABB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3252997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5D54C5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2DF23C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3DCE19B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BC7EC7F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FC8A146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EDFCBCD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A9A5B5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EAF6A7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A94C1E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7DFB73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E335D91" w14:textId="77777777" w:rsidTr="009079FB">
        <w:tc>
          <w:tcPr>
            <w:tcW w:w="3261" w:type="dxa"/>
            <w:vAlign w:val="center"/>
          </w:tcPr>
          <w:p w14:paraId="3C84ECA9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5277D8E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5AC8D0A9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4F9CCD1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6D669217" w14:textId="77777777" w:rsidTr="009079FB">
        <w:tc>
          <w:tcPr>
            <w:tcW w:w="3261" w:type="dxa"/>
          </w:tcPr>
          <w:p w14:paraId="7399763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159F7F2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5389ED6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FDBE7C0" w14:textId="77777777" w:rsidTr="009079FB">
        <w:tc>
          <w:tcPr>
            <w:tcW w:w="3261" w:type="dxa"/>
          </w:tcPr>
          <w:p w14:paraId="12FF633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A8EB76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001EFCF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2567DED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29D8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7B8C34DE" w14:textId="77777777" w:rsidTr="009079FB">
        <w:tc>
          <w:tcPr>
            <w:tcW w:w="1560" w:type="dxa"/>
            <w:vAlign w:val="center"/>
          </w:tcPr>
          <w:p w14:paraId="0F6DD828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040A413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875784F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6D953C8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140BC8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577629D" w14:textId="77777777" w:rsidTr="009079FB">
        <w:tc>
          <w:tcPr>
            <w:tcW w:w="1560" w:type="dxa"/>
          </w:tcPr>
          <w:p w14:paraId="4CD51598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25AA46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05603E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EDFA78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52AC9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9B65B3D" w14:textId="77777777" w:rsidTr="009079FB">
        <w:tc>
          <w:tcPr>
            <w:tcW w:w="1560" w:type="dxa"/>
          </w:tcPr>
          <w:p w14:paraId="500EC3B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177943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37E773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B08CB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1140F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153EC37" w14:textId="77777777" w:rsidTr="009079FB">
        <w:tc>
          <w:tcPr>
            <w:tcW w:w="1560" w:type="dxa"/>
          </w:tcPr>
          <w:p w14:paraId="23D7167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D84BA6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7EEE01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217F62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C4AEC3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867F190" w14:textId="77777777" w:rsidTr="009079FB">
        <w:tc>
          <w:tcPr>
            <w:tcW w:w="1560" w:type="dxa"/>
          </w:tcPr>
          <w:p w14:paraId="3B99E0B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94E5AC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DFDEBD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14CBB7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7C0BEE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6AB1F1E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DD59AD7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6A1F4E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3E3C6695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E382BEF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3BFA467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B6D35FF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77BD1C0C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2CEA0334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2BAD93" w14:textId="77777777" w:rsidR="00144F02" w:rsidRDefault="00144F02" w:rsidP="001007E7">
      <w:pPr>
        <w:spacing w:after="0" w:line="240" w:lineRule="auto"/>
      </w:pPr>
      <w:r>
        <w:separator/>
      </w:r>
    </w:p>
  </w:endnote>
  <w:endnote w:type="continuationSeparator" w:id="0">
    <w:p w14:paraId="36577A4C" w14:textId="77777777" w:rsidR="00144F02" w:rsidRDefault="00144F0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4C1FA" w14:textId="4BB2305F" w:rsidR="001007E7" w:rsidRDefault="003D48E8">
    <w:pPr>
      <w:pStyle w:val="Footer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0A928" wp14:editId="66C91832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6E7B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80A9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" filled="f" stroked="f">
              <v:textbox inset="0,0,0,0">
                <w:txbxContent>
                  <w:p w14:paraId="7546E7BD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E63B0C" wp14:editId="3FC76DEC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377430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D714B3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E63B0C" id="Text Box 3" o:spid="_x0000_s1037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qZBIZuEAAAAKAQAADwAAAAAAAAAAAAAAAAAyBAAAZHJzL2Rvd25yZXYueG1sUEsFBgAAAAAE&#10;AAQA8wAAAEAFAAAAAA==&#10;" filled="f" stroked="f">
              <v:textbox inset="0,0,0,0">
                <w:txbxContent>
                  <w:p w14:paraId="5F377430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6D714B3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D741B32" wp14:editId="0A440CEF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A92498B" w14:textId="77777777" w:rsidR="001007E7" w:rsidRDefault="001007E7">
    <w:pPr>
      <w:pStyle w:val="Footer"/>
      <w:rPr>
        <w:rFonts w:ascii="Arial Narrow" w:hAnsi="Arial Narrow"/>
        <w:sz w:val="12"/>
      </w:rPr>
    </w:pPr>
  </w:p>
  <w:p w14:paraId="391C3C67" w14:textId="77777777" w:rsidR="00CA0E82" w:rsidRDefault="00CA0E82">
    <w:pPr>
      <w:pStyle w:val="Footer"/>
      <w:rPr>
        <w:rFonts w:ascii="Arial Narrow" w:hAnsi="Arial Narrow"/>
        <w:sz w:val="12"/>
      </w:rPr>
    </w:pPr>
  </w:p>
  <w:p w14:paraId="0B460C45" w14:textId="77777777" w:rsidR="00CA0E82" w:rsidRDefault="00CA0E82">
    <w:pPr>
      <w:pStyle w:val="Footer"/>
      <w:rPr>
        <w:rFonts w:ascii="Arial Narrow" w:hAnsi="Arial Narrow"/>
        <w:sz w:val="12"/>
      </w:rPr>
    </w:pPr>
  </w:p>
  <w:p w14:paraId="1951662C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62C954D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A0E540" w14:textId="77777777" w:rsidR="00144F02" w:rsidRDefault="00144F02" w:rsidP="001007E7">
      <w:pPr>
        <w:spacing w:after="0" w:line="240" w:lineRule="auto"/>
      </w:pPr>
      <w:r>
        <w:separator/>
      </w:r>
    </w:p>
  </w:footnote>
  <w:footnote w:type="continuationSeparator" w:id="0">
    <w:p w14:paraId="7302BFC3" w14:textId="77777777" w:rsidR="00144F02" w:rsidRDefault="00144F02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190309">
    <w:abstractNumId w:val="0"/>
  </w:num>
  <w:num w:numId="2" w16cid:durableId="951284716">
    <w:abstractNumId w:val="2"/>
  </w:num>
  <w:num w:numId="3" w16cid:durableId="935093795">
    <w:abstractNumId w:val="1"/>
  </w:num>
  <w:num w:numId="4" w16cid:durableId="1141926509">
    <w:abstractNumId w:val="3"/>
  </w:num>
  <w:num w:numId="5" w16cid:durableId="15080547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44F02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A2CE4"/>
    <w:rsid w:val="002B43A0"/>
    <w:rsid w:val="002B46D1"/>
    <w:rsid w:val="002D451D"/>
    <w:rsid w:val="002E1412"/>
    <w:rsid w:val="00314023"/>
    <w:rsid w:val="00341484"/>
    <w:rsid w:val="00392351"/>
    <w:rsid w:val="00392F6D"/>
    <w:rsid w:val="003D48E8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29FC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8E58D9"/>
    <w:rsid w:val="009079FB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346DE"/>
    <w:rsid w:val="00B45752"/>
    <w:rsid w:val="00B62EEF"/>
    <w:rsid w:val="00B97B51"/>
    <w:rsid w:val="00B97D34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E21E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01912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."/>
  <w:listSeparator w:val=";"/>
  <w14:docId w14:val="4EC1AF30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7E9BE-8683-4BB9-A221-B2EFB0F76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6</cp:revision>
  <cp:lastPrinted>2011-03-04T18:59:00Z</cp:lastPrinted>
  <dcterms:created xsi:type="dcterms:W3CDTF">2020-02-03T18:49:00Z</dcterms:created>
  <dcterms:modified xsi:type="dcterms:W3CDTF">2024-06-27T18:35:00Z</dcterms:modified>
</cp:coreProperties>
</file>